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A69EA" w14:textId="77777777" w:rsidR="00C77655" w:rsidRDefault="00C77655" w:rsidP="00C776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Alexander MATTHEWSON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fl.1497)</w:t>
      </w:r>
    </w:p>
    <w:p w14:paraId="253E2654" w14:textId="77777777" w:rsidR="00C77655" w:rsidRDefault="00C77655" w:rsidP="00C776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Incumbent of </w:t>
      </w:r>
      <w:proofErr w:type="spellStart"/>
      <w:r>
        <w:rPr>
          <w:rFonts w:cs="Times New Roman"/>
          <w:szCs w:val="24"/>
        </w:rPr>
        <w:t>Bardsey</w:t>
      </w:r>
      <w:proofErr w:type="spellEnd"/>
      <w:r>
        <w:rPr>
          <w:rFonts w:cs="Times New Roman"/>
          <w:szCs w:val="24"/>
        </w:rPr>
        <w:t>.</w:t>
      </w:r>
    </w:p>
    <w:p w14:paraId="1E7B8842" w14:textId="77777777" w:rsidR="00C77655" w:rsidRDefault="00C77655" w:rsidP="00C77655">
      <w:pPr>
        <w:pStyle w:val="NoSpacing"/>
        <w:rPr>
          <w:rFonts w:cs="Times New Roman"/>
          <w:szCs w:val="24"/>
        </w:rPr>
      </w:pPr>
    </w:p>
    <w:p w14:paraId="6A2AF3E4" w14:textId="77777777" w:rsidR="00C77655" w:rsidRDefault="00C77655" w:rsidP="00C77655">
      <w:pPr>
        <w:pStyle w:val="NoSpacing"/>
        <w:rPr>
          <w:rFonts w:cs="Times New Roman"/>
          <w:szCs w:val="24"/>
        </w:rPr>
      </w:pPr>
    </w:p>
    <w:p w14:paraId="5C5122B4" w14:textId="77777777" w:rsidR="00C77655" w:rsidRDefault="00C77655" w:rsidP="00C776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1497</w:t>
      </w:r>
      <w:r>
        <w:rPr>
          <w:rFonts w:cs="Times New Roman"/>
          <w:szCs w:val="24"/>
        </w:rPr>
        <w:tab/>
        <w:t>He became the incumbent; he left office later in the year.</w:t>
      </w:r>
    </w:p>
    <w:p w14:paraId="2FAD4A74" w14:textId="77777777" w:rsidR="00C77655" w:rsidRDefault="00C77655" w:rsidP="00C776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96407">
          <w:rPr>
            <w:rStyle w:val="Hyperlink"/>
            <w:rFonts w:cs="Times New Roman"/>
            <w:szCs w:val="24"/>
          </w:rPr>
          <w:t>https://www.genuki.org.uk/big/eng/YKS/WRY/Bardsey/BardseyAllHallowsIncumbentsTranscription</w:t>
        </w:r>
      </w:hyperlink>
      <w:r>
        <w:rPr>
          <w:rFonts w:cs="Times New Roman"/>
          <w:szCs w:val="24"/>
        </w:rPr>
        <w:t xml:space="preserve"> )</w:t>
      </w:r>
    </w:p>
    <w:p w14:paraId="260E0FAC" w14:textId="77777777" w:rsidR="00C77655" w:rsidRDefault="00C77655" w:rsidP="00C77655">
      <w:pPr>
        <w:pStyle w:val="NoSpacing"/>
        <w:rPr>
          <w:rFonts w:cs="Times New Roman"/>
          <w:szCs w:val="24"/>
        </w:rPr>
      </w:pPr>
    </w:p>
    <w:p w14:paraId="047BF090" w14:textId="77777777" w:rsidR="00C77655" w:rsidRDefault="00C77655" w:rsidP="00C77655">
      <w:pPr>
        <w:pStyle w:val="NoSpacing"/>
        <w:rPr>
          <w:rFonts w:cs="Times New Roman"/>
          <w:szCs w:val="24"/>
        </w:rPr>
      </w:pPr>
    </w:p>
    <w:p w14:paraId="21C864D5" w14:textId="77777777" w:rsidR="00C77655" w:rsidRDefault="00C77655" w:rsidP="00C776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December 2024</w:t>
      </w:r>
    </w:p>
    <w:p w14:paraId="64CA7C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87E19" w14:textId="77777777" w:rsidR="00C77655" w:rsidRDefault="00C77655" w:rsidP="009139A6">
      <w:r>
        <w:separator/>
      </w:r>
    </w:p>
  </w:endnote>
  <w:endnote w:type="continuationSeparator" w:id="0">
    <w:p w14:paraId="403A0088" w14:textId="77777777" w:rsidR="00C77655" w:rsidRDefault="00C776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4F8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318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393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F7581" w14:textId="77777777" w:rsidR="00C77655" w:rsidRDefault="00C77655" w:rsidP="009139A6">
      <w:r>
        <w:separator/>
      </w:r>
    </w:p>
  </w:footnote>
  <w:footnote w:type="continuationSeparator" w:id="0">
    <w:p w14:paraId="72603CF4" w14:textId="77777777" w:rsidR="00C77655" w:rsidRDefault="00C776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EA0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A53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89D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65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77655"/>
    <w:rsid w:val="00CB4ED9"/>
    <w:rsid w:val="00E61DA6"/>
    <w:rsid w:val="00EB3209"/>
    <w:rsid w:val="00F41096"/>
    <w:rsid w:val="00F5287F"/>
    <w:rsid w:val="00F8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E6DD3"/>
  <w15:chartTrackingRefBased/>
  <w15:docId w15:val="{9C21D82D-31A8-4579-8561-B20FAD106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776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uki.org.uk/big/eng/YKS/WRY/Bardsey/BardseyAllHallowsIncumbentsTranscription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2024-12-28T21:32:00Z</dcterms:created>
  <dcterms:modified xsi:type="dcterms:W3CDTF">2024-12-28T21:33:00Z</dcterms:modified>
</cp:coreProperties>
</file>